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768"/>
        <w:gridCol w:w="1592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77E4D80C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E387777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BE280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3345" w14:textId="4E825130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222C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42DC1E4B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141397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5E46AD33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86F59FD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83F127E" w14:textId="77777777" w:rsidTr="004F51D5">
        <w:trPr>
          <w:cantSplit/>
          <w:tblHeader/>
        </w:trPr>
        <w:tc>
          <w:tcPr>
            <w:tcW w:w="2128" w:type="dxa"/>
            <w:gridSpan w:val="3"/>
            <w:tcBorders>
              <w:left w:val="nil"/>
            </w:tcBorders>
            <w:vAlign w:val="center"/>
          </w:tcPr>
          <w:p w14:paraId="118305DB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592" w:type="dxa"/>
            <w:vMerge w:val="restart"/>
            <w:vAlign w:val="center"/>
          </w:tcPr>
          <w:p w14:paraId="6A84578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721EE65A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267804C1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55B35E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772FDE4B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26FDB5C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5903D586" w14:textId="77777777" w:rsidTr="004F51D5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6B53CD9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78" w:type="dxa"/>
            <w:vAlign w:val="center"/>
          </w:tcPr>
          <w:p w14:paraId="31EC2FD8" w14:textId="77777777" w:rsidR="00975682" w:rsidRDefault="00975682" w:rsidP="004F51D5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592" w:type="dxa"/>
            <w:vMerge/>
            <w:vAlign w:val="center"/>
          </w:tcPr>
          <w:p w14:paraId="4CF431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4F11946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70760EF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7C2865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4CDCEC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5682BDC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70B73D1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40AF148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7B3B7B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649CC40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6D19D9E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3C928B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272BDE81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D222C0" w:rsidRPr="00963ACC" w14:paraId="4B84601B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14810A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CA7319B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526BA0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135,135,810,102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BBC3F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129,215,719,648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5A76C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404,288,464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8BC78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721,761,625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71421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130,341,769,737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1E00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FC1FD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5E01D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79C90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129,215,719,648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21303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404,288,464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43635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721,761,625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4673F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130,341,769,737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DACA0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- 4,794,040,365</w:t>
            </w:r>
          </w:p>
        </w:tc>
      </w:tr>
      <w:tr w:rsidR="00D222C0" w:rsidRPr="00963ACC" w14:paraId="752EC3C5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67BA2F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65E76C4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0FF00F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24,892,709,608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D3D8D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23,856,593,145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31BDC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43,852,521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A49DB0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132,438,119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635DD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24,032,883,785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1344C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42CAC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6931F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FBBF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23,856,593,145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B7CC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43,852,521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7F9E8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132,438,119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F1D45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24,032,883,785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6C275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- 859,825,823</w:t>
            </w:r>
          </w:p>
        </w:tc>
      </w:tr>
      <w:tr w:rsidR="00D222C0" w:rsidRPr="00963ACC" w14:paraId="1985E5EF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19441F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A570DF0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8BE7E4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984,288,857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FEB48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925,711,332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60268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10,760,600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B335E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26,546,848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27BA7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963,018,780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29D95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831A6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996FD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42CF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925,711,332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E2A3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10,760,600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457C8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26,546,848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C83CD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963,018,780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D3A5A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- 21,270,077</w:t>
            </w:r>
          </w:p>
        </w:tc>
      </w:tr>
      <w:tr w:rsidR="00D222C0" w:rsidRPr="00963ACC" w14:paraId="149920B4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D2D093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2986D91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CB04F8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780,473,000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E7F7F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720,117,147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2167B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495E52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1,025,900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83D53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721,143,047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96871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C9C32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51107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F1F99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720,117,147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0073C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65E73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1,025,900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65027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721,143,047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1CCAB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- 59,329,953</w:t>
            </w:r>
          </w:p>
        </w:tc>
      </w:tr>
      <w:tr w:rsidR="00D222C0" w:rsidRPr="00963ACC" w14:paraId="4FD60D14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884D8A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5139127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AB4863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10,745,656,045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8CFDE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10,142,141,013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F5B40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33,091,921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07547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104,865,371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404BB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10,280,098,305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5C0A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DD060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3D5DA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3F06C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10,142,141,013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F470E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33,091,921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9B97E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104,865,371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F077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10,280,098,305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6DD01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- 465,557,740</w:t>
            </w:r>
          </w:p>
        </w:tc>
      </w:tr>
      <w:tr w:rsidR="00D222C0" w:rsidRPr="00963ACC" w14:paraId="3DA782CD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1C08D9B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3056F3E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28961A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11,363,718,772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7361F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11,061,547,521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81F99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9515D9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81339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11,061,547,521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A5F75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0D736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11313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9A4CB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11,061,547,521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F0A9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C5F61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7F4CE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11,061,547,521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B778F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- 302,171,251</w:t>
            </w:r>
          </w:p>
        </w:tc>
      </w:tr>
      <w:tr w:rsidR="00D222C0" w:rsidRPr="00963ACC" w14:paraId="6A217E34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51D6CD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4AA58A2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616F06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1,018,572,934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10958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1,007,076,132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4613A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6D71F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BA11A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1,007,076,132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45313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D6E6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026A4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4B48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1,007,076,132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DC35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BB612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8A133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1,007,076,132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110CB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- 11,496,802</w:t>
            </w:r>
          </w:p>
        </w:tc>
      </w:tr>
      <w:tr w:rsidR="00D222C0" w:rsidRPr="00963ACC" w14:paraId="22EC54A1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F373CC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3AE29F6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B8C757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53,461,471,885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8351C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53,366,727,753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E57A0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9,840,188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86B7C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23,520,726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46373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53,400,088,667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C05F7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1A499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51F8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16A45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53,366,727,753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AC00A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9,840,188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A160D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23,520,726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0C894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53,400,088,667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FAF74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- 61,383,218</w:t>
            </w:r>
          </w:p>
        </w:tc>
      </w:tr>
      <w:tr w:rsidR="00D222C0" w:rsidRPr="00963ACC" w14:paraId="1D76A539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775A0F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0C6ECC9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A768DB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50,646,546,098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28B11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50,631,410,977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1F1A2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3AE64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A09D0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50,631,410,977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B5566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0C27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09A7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33F5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50,631,410,977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80F01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86E73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61DCF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50,631,410,977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65ABA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- 15,135,121</w:t>
            </w:r>
          </w:p>
        </w:tc>
      </w:tr>
      <w:tr w:rsidR="00D222C0" w:rsidRPr="00963ACC" w14:paraId="6E054CBB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AD2BE2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D79756F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79B18B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2,814,925,787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10D66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2,735,316,776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FE6C7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9,840,188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F94B1E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23,520,726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7ACBF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2,768,677,690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F031D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45D1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643BD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592E2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2,735,316,776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4D6A9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9,840,188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FEC81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23,520,726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4F251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2,768,677,690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4FFF6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- 46,248,097</w:t>
            </w:r>
          </w:p>
        </w:tc>
      </w:tr>
      <w:tr w:rsidR="00D222C0" w:rsidRPr="00963ACC" w14:paraId="5934C372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C5DA4FB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F8F258D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1A0491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6,767,632,777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200FE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6,090,501,363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0E0A7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94,078,064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B594C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97,168,769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18C28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6,281,748,196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B65D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E0CB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ACA2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9B30A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6,090,501,363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6971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94,078,064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FF2E8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97,168,769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92E2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6,281,748,196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5CC66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- 485,884,581</w:t>
            </w:r>
          </w:p>
        </w:tc>
      </w:tr>
      <w:tr w:rsidR="00D222C0" w:rsidRPr="00963ACC" w14:paraId="1B00FBBC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3ADEAE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57D931F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D820B4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804,481,395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F704F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772,088,680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86930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C46EA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724,237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D6E6F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772,812,917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6B4A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2DED6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F91D6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9A67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772,088,680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A54B2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41D81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724,237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0B9CA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772,812,917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84C83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- 31,668,478</w:t>
            </w:r>
          </w:p>
        </w:tc>
      </w:tr>
      <w:tr w:rsidR="00D222C0" w:rsidRPr="00963ACC" w14:paraId="5AD9DF7D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C61F69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EAFB6E4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608280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64,093,142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F5C27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52,381,926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32CC6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633,135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3D8CF4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6,237,470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94CFA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59,252,531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EF12F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B814C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02F2C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28DB9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52,381,926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D104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633,135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E6B7F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6,237,470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2BFA0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59,252,531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230DE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- 4,840,611</w:t>
            </w:r>
          </w:p>
        </w:tc>
      </w:tr>
      <w:tr w:rsidR="00D222C0" w:rsidRPr="00963ACC" w14:paraId="22C4BE47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35FA68F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785A839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D93585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4,526,927,339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AFEB7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4,001,566,200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E8745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80,796,701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3C3239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29,641,018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391B5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4,112,003,919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BB1D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43B83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FEE7B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0CAB0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4,001,566,200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09167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80,796,701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AE8EB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29,641,018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A50B7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4,112,003,919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B6E6E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- 414,923,420</w:t>
            </w:r>
          </w:p>
        </w:tc>
      </w:tr>
      <w:tr w:rsidR="00D222C0" w:rsidRPr="00963ACC" w14:paraId="5F4B0F54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0C47086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B1DB081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D09070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1,372,130,901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5F59E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1,264,464,557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09D6E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12,648,228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8634C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60,566,044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A3C6D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1,337,678,829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0F9B9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D1C5C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C504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C0CBD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1,264,464,557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58262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12,648,228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BDAC5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60,566,044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88980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1,337,678,829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3E623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- 34,452,072</w:t>
            </w:r>
          </w:p>
        </w:tc>
      </w:tr>
      <w:tr w:rsidR="00D222C0" w:rsidRPr="00963ACC" w14:paraId="64A40AAE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D97F590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9B46C4E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9ABC1C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32,712,565,191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34E5A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30,509,923,171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5AF7A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67,047,455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DBC68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308,013,953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5B91A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30,884,984,579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F00D2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36A98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277A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8468A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30,509,923,171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AFB09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67,047,455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16C6E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308,013,953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A812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30,884,984,579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98EC0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- 1,827,580,612</w:t>
            </w:r>
          </w:p>
        </w:tc>
      </w:tr>
      <w:tr w:rsidR="00D222C0" w:rsidRPr="00963ACC" w14:paraId="6F6AF890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3AA755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9320D7E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03C7BA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3,566,158,000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60B08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3,562,417,579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61E6D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E29DB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C9C29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3,562,417,579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9C7A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AC69F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6A19F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72445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3,562,417,579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B5696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917B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2FA10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3,562,417,579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41190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- 3,740,421</w:t>
            </w:r>
          </w:p>
        </w:tc>
      </w:tr>
      <w:tr w:rsidR="00D222C0" w:rsidRPr="00963ACC" w14:paraId="2F603FDC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5CE9B47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227F373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1B3319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1,925,561,000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82F54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1,673,856,151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097DB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901,202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27A65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1,303,965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42677C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1,676,061,318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D210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78AAF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379C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A4B6E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1,673,856,151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09279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901,202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1835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1,303,965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5830C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1,676,061,318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54983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- 249,499,682</w:t>
            </w:r>
          </w:p>
        </w:tc>
      </w:tr>
      <w:tr w:rsidR="00D222C0" w:rsidRPr="00963ACC" w14:paraId="24CA0200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7EB883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A79280D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5021F8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17,404,335,106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7FC58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16,087,789,362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CA675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52,683,533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EB92D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12,628,622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6DA70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16,153,101,517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CF4A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31BCD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25B98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4C3A5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16,087,789,362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6675C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52,683,533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C0C47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12,628,622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3D97B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16,153,101,517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F13D5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- 1,251,233,589</w:t>
            </w:r>
          </w:p>
        </w:tc>
      </w:tr>
      <w:tr w:rsidR="00D222C0" w:rsidRPr="00963ACC" w14:paraId="0EC9BA8E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BB8EF7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A68992F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9C978D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548,545,200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2E997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406,388,021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C33D2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12,578,656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0D0A5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9,486,543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52359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428,453,220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DE01F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D8DE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3AEEA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34F6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406,388,021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6A9D4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12,578,656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208BB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9,486,543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9D3DB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428,453,220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55FCA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- 120,091,980</w:t>
            </w:r>
          </w:p>
        </w:tc>
      </w:tr>
      <w:tr w:rsidR="00D222C0" w14:paraId="740FFC3A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C069C0C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49D569E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310D8B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9,267,965,885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56E53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8,779,472,058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A3FE5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884,064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61328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284,594,823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DB9C7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9,064,950,945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D4E2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7C035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99CE6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90AB3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8,779,472,058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05871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884,064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1B7D7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284,594,823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A8A2B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9,064,950,945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77C6B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- 203,014,940</w:t>
            </w:r>
          </w:p>
        </w:tc>
      </w:tr>
      <w:tr w:rsidR="00D222C0" w:rsidRPr="002D3EC1" w14:paraId="2CA1EE84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4C266C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86ABFB3" w14:textId="77777777" w:rsidR="00D222C0" w:rsidRPr="006601B9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28"/>
                <w:sz w:val="20"/>
              </w:rPr>
            </w:pPr>
            <w:r w:rsidRPr="006601B9">
              <w:rPr>
                <w:rFonts w:ascii="標楷體" w:eastAsia="標楷體" w:hAnsi="標楷體" w:hint="eastAsia"/>
                <w:b/>
                <w:noProof/>
                <w:spacing w:val="-28"/>
                <w:sz w:val="20"/>
              </w:rPr>
              <w:t>社區發展及環境保護支出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248EDE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7,275,990,012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DC63E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6,378,149,052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F187B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182,344,876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F00F1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160,224,058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7F7AD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6,720,717,986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9928C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BE58D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634EA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43F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6,378,149,052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6539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182,344,876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B2C74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160,224,058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9340A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6,720,717,986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238B4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- 555,272,026</w:t>
            </w:r>
          </w:p>
        </w:tc>
      </w:tr>
      <w:tr w:rsidR="00D222C0" w14:paraId="38FBB8D8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4816BE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79D5A3A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A9B4FC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6,545,379,112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50E7C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6,036,079,352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9812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182,344,876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3BD12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158,292,348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D3191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6,376,716,576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77288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59C33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23B8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D2159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6,036,079,352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3052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182,344,876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39144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158,292,348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B349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6,376,716,576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AE68E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- 168,662,536</w:t>
            </w:r>
          </w:p>
        </w:tc>
      </w:tr>
      <w:tr w:rsidR="00D222C0" w14:paraId="15DD607F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EEF629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9664582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385521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730,610,900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A9EE6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342,069,700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2ACC6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AF0DBC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1,931,710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2CDA0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344,001,410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B626B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F866A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87715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13A11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342,069,700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18000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6762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1,931,710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0371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344,001,410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3E8E1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- 386,609,490</w:t>
            </w:r>
          </w:p>
        </w:tc>
      </w:tr>
      <w:tr w:rsidR="00D222C0" w:rsidRPr="002D3EC1" w14:paraId="09515BCA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CBA9B2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683A0F64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66D679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6,383,760,000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2BD3C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6,133,029,566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68AE3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F173D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F5C79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6,133,029,566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F5AB9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4964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4D94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D09CA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6,133,029,566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6E2D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0893E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1F5AF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6,133,029,566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F273C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- 250,730,434</w:t>
            </w:r>
          </w:p>
        </w:tc>
      </w:tr>
      <w:tr w:rsidR="00D222C0" w14:paraId="580FBBA7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3AFF78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F676315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C50D0D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6,383,760,000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692C3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D103F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92862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317B6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590F1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A3CC6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655D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8676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2F69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5BC0F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06E56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6,133,029,566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9C5FB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- 250,730,434</w:t>
            </w:r>
          </w:p>
        </w:tc>
      </w:tr>
      <w:tr w:rsidR="00D222C0" w:rsidRPr="002D3EC1" w14:paraId="0C760D1F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9ED1E7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5DE77BC2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483B09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2,315,738,000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1A9F5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2,315,731,103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60C56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68285C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529F9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2,315,731,103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C2746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92F05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DC04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1698D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2,315,731,103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F1842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66F00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12468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2,315,731,103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28A60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- 6,897</w:t>
            </w:r>
          </w:p>
        </w:tc>
      </w:tr>
      <w:tr w:rsidR="00D222C0" w14:paraId="598FFF16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7E2290B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A4D491D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1FAA74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EFAB5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8D78D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6154C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FD2DA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CC63A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1832F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929FE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7CC88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25689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2A2D4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175D5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2,301,466,000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6407E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222C0" w14:paraId="18347B73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39C47D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733AC8D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46F7F7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14,272,000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79640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FE2C3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F2259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9A2C1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9A345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6BA1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AE891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CEAED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166CB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56411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0BCC3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14,265,103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A586E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- 6,897</w:t>
            </w:r>
          </w:p>
        </w:tc>
      </w:tr>
      <w:tr w:rsidR="00D222C0" w:rsidRPr="002D3EC1" w14:paraId="63CE92EB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709B42" w14:textId="77777777" w:rsidR="00D222C0" w:rsidRPr="002D3EC1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6B00FA75" w14:textId="77777777" w:rsidR="00D222C0" w:rsidRPr="002D3EC1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D3EC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F953F49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1,325,942,629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A992D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565,064,495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72E1D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7,125,360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5028D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3A96B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572,585,855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B3EA0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6E83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A64FC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4E828B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565,064,495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F2E9C3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7,125,360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FE9A7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396,000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78525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572,585,855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FAE92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963ACC">
              <w:rPr>
                <w:rFonts w:ascii="新細明體" w:hAnsi="新細明體"/>
                <w:b/>
                <w:noProof/>
                <w:sz w:val="20"/>
              </w:rPr>
              <w:t>- 753,356,774</w:t>
            </w:r>
          </w:p>
        </w:tc>
      </w:tr>
      <w:tr w:rsidR="00D222C0" w14:paraId="23F134A6" w14:textId="77777777" w:rsidTr="004F51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E72BFF" w14:textId="77777777" w:rsidR="00D222C0" w:rsidRDefault="00D222C0" w:rsidP="00C240A7">
            <w:pPr>
              <w:snapToGrid w:val="0"/>
              <w:spacing w:line="40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B4D7C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D8F9B51" w14:textId="77777777" w:rsidR="00D222C0" w:rsidRDefault="00D222C0" w:rsidP="00C240A7">
            <w:pPr>
              <w:snapToGrid w:val="0"/>
              <w:spacing w:line="4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B4D7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9466FC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1,325,942,629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B2126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565,064,495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739250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7,125,360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5C0C2ED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03035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572,585,855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A33921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D386D2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80C58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2E4E94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565,064,495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896FF7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7,125,360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99154C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396,000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D2D1CA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572,585,855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C6E94F" w14:textId="77777777" w:rsidR="00D222C0" w:rsidRPr="00963ACC" w:rsidRDefault="00D222C0" w:rsidP="00C240A7">
            <w:pPr>
              <w:snapToGrid w:val="0"/>
              <w:spacing w:line="400" w:lineRule="exact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963ACC">
              <w:rPr>
                <w:rFonts w:ascii="新細明體" w:hAnsi="新細明體"/>
                <w:noProof/>
                <w:sz w:val="20"/>
              </w:rPr>
              <w:t>- 753,356,774</w:t>
            </w:r>
          </w:p>
        </w:tc>
      </w:tr>
    </w:tbl>
    <w:p w14:paraId="386B872A" w14:textId="68F06515" w:rsidR="00975682" w:rsidRPr="006601B9" w:rsidRDefault="00D222C0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noProof/>
          <w:spacing w:val="-5"/>
          <w:sz w:val="18"/>
          <w:szCs w:val="18"/>
        </w:rPr>
      </w:pPr>
      <w:r w:rsidRPr="006601B9">
        <w:rPr>
          <w:rFonts w:ascii="標楷體" w:eastAsia="標楷體" w:hAnsi="標楷體"/>
          <w:noProof/>
          <w:spacing w:val="-5"/>
          <w:sz w:val="18"/>
          <w:szCs w:val="18"/>
        </w:rPr>
        <w:t>註：</w:t>
      </w:r>
      <w:r w:rsid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112</w:t>
      </w:r>
      <w:r w:rsidR="006601B9" w:rsidRP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年度第二預備金經常門部分原編列預算數1</w:t>
      </w:r>
      <w:r w:rsid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億</w:t>
      </w:r>
      <w:r w:rsidR="006601B9" w:rsidRP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3,333</w:t>
      </w:r>
      <w:r w:rsid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萬餘</w:t>
      </w:r>
      <w:r w:rsidR="006601B9" w:rsidRP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元，經高雄市政府核准動支1</w:t>
      </w:r>
      <w:r w:rsid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億</w:t>
      </w:r>
      <w:r w:rsidR="006601B9" w:rsidRP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3,333</w:t>
      </w:r>
      <w:r w:rsid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萬餘</w:t>
      </w:r>
      <w:r w:rsidR="006601B9" w:rsidRPr="006601B9">
        <w:rPr>
          <w:rFonts w:ascii="標楷體" w:eastAsia="標楷體" w:hAnsi="標楷體" w:hint="eastAsia"/>
          <w:noProof/>
          <w:spacing w:val="-5"/>
          <w:sz w:val="18"/>
          <w:szCs w:val="18"/>
        </w:rPr>
        <w:t>元。</w:t>
      </w:r>
    </w:p>
    <w:sectPr w:rsidR="00975682" w:rsidRPr="006601B9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1C724" w14:textId="77777777" w:rsidR="00D222C0" w:rsidRDefault="00D222C0">
      <w:r>
        <w:separator/>
      </w:r>
    </w:p>
  </w:endnote>
  <w:endnote w:type="continuationSeparator" w:id="0">
    <w:p w14:paraId="24D008F6" w14:textId="77777777" w:rsidR="00D222C0" w:rsidRDefault="00D2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0E529A" w14:textId="77777777" w:rsidR="00D222C0" w:rsidRDefault="00D222C0">
      <w:r>
        <w:separator/>
      </w:r>
    </w:p>
  </w:footnote>
  <w:footnote w:type="continuationSeparator" w:id="0">
    <w:p w14:paraId="7E1A781A" w14:textId="77777777" w:rsidR="00D222C0" w:rsidRDefault="00D22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546A5" w14:textId="614CCA77" w:rsidR="00975682" w:rsidRDefault="00975682">
    <w:pPr>
      <w:pStyle w:val="a3"/>
      <w:jc w:val="center"/>
    </w:pP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151294" w:rsidRPr="0015129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51294" w:rsidRPr="00151294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151294" w:rsidRPr="00151294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151294" w:rsidRPr="00151294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97C56" w14:textId="069DFAF0" w:rsidR="00975682" w:rsidRDefault="00975682">
    <w:pPr>
      <w:pStyle w:val="a3"/>
      <w:jc w:val="center"/>
      <w:rPr>
        <w:b/>
        <w:sz w:val="32"/>
      </w:rPr>
    </w:pP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51294" w:rsidRPr="00151294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151294" w:rsidRPr="00151294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151294" w:rsidRPr="00151294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C0"/>
    <w:rsid w:val="00151294"/>
    <w:rsid w:val="00187651"/>
    <w:rsid w:val="00187730"/>
    <w:rsid w:val="00293E64"/>
    <w:rsid w:val="003D0D16"/>
    <w:rsid w:val="00430ABD"/>
    <w:rsid w:val="004B41BD"/>
    <w:rsid w:val="004F51D5"/>
    <w:rsid w:val="00624075"/>
    <w:rsid w:val="006601B9"/>
    <w:rsid w:val="006A11BB"/>
    <w:rsid w:val="00725752"/>
    <w:rsid w:val="00840F9B"/>
    <w:rsid w:val="00963ACC"/>
    <w:rsid w:val="00975682"/>
    <w:rsid w:val="00B26D79"/>
    <w:rsid w:val="00C240A7"/>
    <w:rsid w:val="00D222C0"/>
    <w:rsid w:val="00D35E15"/>
    <w:rsid w:val="00D715FA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E710269"/>
  <w15:chartTrackingRefBased/>
  <w15:docId w15:val="{4FC5AA60-A4DC-439B-84B5-9091ED21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lqRolXKH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klqRolXKH歲出政事別總表.dot</Template>
  <TotalTime>92</TotalTime>
  <Pages>1</Pages>
  <Words>745</Words>
  <Characters>3377</Characters>
  <Application>Microsoft Office Word</Application>
  <DocSecurity>0</DocSecurity>
  <Lines>28</Lines>
  <Paragraphs>8</Paragraphs>
  <ScaleCrop>false</ScaleCrop>
  <Company>N.A.O.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曾淑真</cp:lastModifiedBy>
  <cp:revision>5</cp:revision>
  <cp:lastPrinted>2024-06-27T02:07:00Z</cp:lastPrinted>
  <dcterms:created xsi:type="dcterms:W3CDTF">2024-06-08T08:28:00Z</dcterms:created>
  <dcterms:modified xsi:type="dcterms:W3CDTF">2024-06-27T02:26:00Z</dcterms:modified>
</cp:coreProperties>
</file>